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84731" w14:textId="77777777" w:rsidR="006925B3" w:rsidRDefault="006925B3" w:rsidP="006925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CHAMBRE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41BFE5F0" w14:textId="77777777" w:rsidR="006925B3" w:rsidRDefault="006925B3" w:rsidP="006925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Master of </w:t>
      </w:r>
      <w:proofErr w:type="spellStart"/>
      <w:r>
        <w:rPr>
          <w:rFonts w:cs="Times New Roman"/>
          <w:szCs w:val="24"/>
        </w:rPr>
        <w:t>Wearmouth</w:t>
      </w:r>
      <w:proofErr w:type="spellEnd"/>
      <w:r>
        <w:rPr>
          <w:rFonts w:cs="Times New Roman"/>
          <w:szCs w:val="24"/>
        </w:rPr>
        <w:t>.</w:t>
      </w:r>
    </w:p>
    <w:p w14:paraId="79E4F86F" w14:textId="77777777" w:rsidR="006925B3" w:rsidRDefault="006925B3" w:rsidP="006925B3">
      <w:pPr>
        <w:pStyle w:val="NoSpacing"/>
        <w:rPr>
          <w:rFonts w:cs="Times New Roman"/>
          <w:szCs w:val="24"/>
        </w:rPr>
      </w:pPr>
    </w:p>
    <w:p w14:paraId="601BA8C4" w14:textId="77777777" w:rsidR="006925B3" w:rsidRDefault="006925B3" w:rsidP="006925B3">
      <w:pPr>
        <w:pStyle w:val="NoSpacing"/>
        <w:rPr>
          <w:rFonts w:cs="Times New Roman"/>
          <w:szCs w:val="24"/>
        </w:rPr>
      </w:pPr>
    </w:p>
    <w:p w14:paraId="20265D84" w14:textId="77777777" w:rsidR="006925B3" w:rsidRDefault="006925B3" w:rsidP="006925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1486</w:t>
      </w:r>
      <w:r>
        <w:rPr>
          <w:rFonts w:cs="Times New Roman"/>
          <w:szCs w:val="24"/>
        </w:rPr>
        <w:tab/>
        <w:t>He became Master.</w:t>
      </w:r>
    </w:p>
    <w:p w14:paraId="7ADE6385" w14:textId="77777777" w:rsidR="006925B3" w:rsidRDefault="006925B3" w:rsidP="006925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(V.C.H. Durham </w:t>
      </w: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part 1 p.85)</w:t>
      </w:r>
    </w:p>
    <w:p w14:paraId="409CEBF6" w14:textId="77777777" w:rsidR="006925B3" w:rsidRDefault="006925B3" w:rsidP="006925B3">
      <w:pPr>
        <w:pStyle w:val="NoSpacing"/>
        <w:rPr>
          <w:rFonts w:cs="Times New Roman"/>
          <w:szCs w:val="24"/>
        </w:rPr>
      </w:pPr>
    </w:p>
    <w:p w14:paraId="5F1525F1" w14:textId="77777777" w:rsidR="006925B3" w:rsidRDefault="006925B3" w:rsidP="006925B3">
      <w:pPr>
        <w:pStyle w:val="NoSpacing"/>
        <w:rPr>
          <w:rFonts w:cs="Times New Roman"/>
          <w:szCs w:val="24"/>
        </w:rPr>
      </w:pPr>
    </w:p>
    <w:p w14:paraId="495D65C4" w14:textId="77777777" w:rsidR="006925B3" w:rsidRDefault="006925B3" w:rsidP="006925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3881AD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79754" w14:textId="77777777" w:rsidR="006925B3" w:rsidRDefault="006925B3" w:rsidP="009139A6">
      <w:r>
        <w:separator/>
      </w:r>
    </w:p>
  </w:endnote>
  <w:endnote w:type="continuationSeparator" w:id="0">
    <w:p w14:paraId="23C60586" w14:textId="77777777" w:rsidR="006925B3" w:rsidRDefault="006925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B1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E7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54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98C19" w14:textId="77777777" w:rsidR="006925B3" w:rsidRDefault="006925B3" w:rsidP="009139A6">
      <w:r>
        <w:separator/>
      </w:r>
    </w:p>
  </w:footnote>
  <w:footnote w:type="continuationSeparator" w:id="0">
    <w:p w14:paraId="07C9C89A" w14:textId="77777777" w:rsidR="006925B3" w:rsidRDefault="006925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2E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BCD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AA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B3"/>
    <w:rsid w:val="000666E0"/>
    <w:rsid w:val="002510B7"/>
    <w:rsid w:val="005C130B"/>
    <w:rsid w:val="006925B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61E37"/>
  <w15:chartTrackingRefBased/>
  <w15:docId w15:val="{D7212FBF-A4D0-4F83-A9BA-DD7854A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2023-07-26T18:23:00Z</dcterms:created>
  <dcterms:modified xsi:type="dcterms:W3CDTF">2023-07-26T18:23:00Z</dcterms:modified>
</cp:coreProperties>
</file>